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C6306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BLOWECESTRE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5BBFB2AC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 Yeoman.</w:t>
      </w:r>
    </w:p>
    <w:p w14:paraId="643653FD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40F325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BC8AF0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052AF162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B7AE80F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256EC7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178E46" w14:textId="77777777" w:rsidR="00574FF4" w:rsidRDefault="00574FF4" w:rsidP="00574F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2022</w:t>
      </w:r>
    </w:p>
    <w:p w14:paraId="748EB5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A56D" w14:textId="77777777" w:rsidR="00574FF4" w:rsidRDefault="00574FF4" w:rsidP="009139A6">
      <w:r>
        <w:separator/>
      </w:r>
    </w:p>
  </w:endnote>
  <w:endnote w:type="continuationSeparator" w:id="0">
    <w:p w14:paraId="03CF30FF" w14:textId="77777777" w:rsidR="00574FF4" w:rsidRDefault="00574F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31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CE4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04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4634E" w14:textId="77777777" w:rsidR="00574FF4" w:rsidRDefault="00574FF4" w:rsidP="009139A6">
      <w:r>
        <w:separator/>
      </w:r>
    </w:p>
  </w:footnote>
  <w:footnote w:type="continuationSeparator" w:id="0">
    <w:p w14:paraId="70FC9878" w14:textId="77777777" w:rsidR="00574FF4" w:rsidRDefault="00574F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8A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80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F7D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F4"/>
    <w:rsid w:val="000666E0"/>
    <w:rsid w:val="002510B7"/>
    <w:rsid w:val="00574FF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9F475"/>
  <w15:chartTrackingRefBased/>
  <w15:docId w15:val="{AE4A383A-D346-4FBF-98B9-21E82B9A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574FF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2022-02-18T16:48:00Z</dcterms:created>
  <dcterms:modified xsi:type="dcterms:W3CDTF">2022-02-18T16:49:00Z</dcterms:modified>
</cp:coreProperties>
</file>